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keepNext/>
        <w:keepLines/>
        <w:pageBreakBefore w:val="0"/>
        <w:tabs>
          <w:tab w:val="right" w:pos="9639"/>
        </w:tabs>
        <w:kinsoku/>
        <w:wordWrap/>
        <w:topLinePunct w:val="0"/>
        <w:bidi w:val="0"/>
        <w:spacing w:after="0"/>
        <w:rPr>
          <w:b/>
          <w:sz w:val="24"/>
          <w:lang w:eastAsia="ko-KR"/>
        </w:rPr>
      </w:pPr>
      <w:bookmarkStart w:id="0" w:name="_Hlt450039480"/>
      <w:bookmarkEnd w:id="0"/>
      <w:bookmarkStart w:id="1" w:name="_Hlt450066085"/>
      <w:bookmarkEnd w:id="1"/>
      <w:bookmarkStart w:id="2" w:name="_Hlt450066087"/>
      <w:bookmarkEnd w:id="2"/>
      <w:bookmarkStart w:id="3" w:name="_Hlt449016246"/>
      <w:bookmarkEnd w:id="3"/>
      <w:bookmarkStart w:id="4" w:name="_Hlt450051172"/>
      <w:bookmarkEnd w:id="4"/>
      <w:bookmarkStart w:id="5" w:name="_Hlt448930105"/>
      <w:bookmarkEnd w:id="5"/>
      <w:bookmarkStart w:id="6" w:name="OLE_LINK3"/>
      <w:bookmarkStart w:id="7" w:name="OLE_LINK27"/>
      <w:bookmarkStart w:id="8" w:name="OLE_LINK1"/>
      <w:r>
        <w:rPr>
          <w:rFonts w:cs="Arial"/>
          <w:b/>
          <w:bCs/>
          <w:sz w:val="24"/>
        </w:rPr>
        <w:t>3GPP TSG RAN Meeting #</w:t>
      </w:r>
      <w:r>
        <w:rPr>
          <w:rFonts w:cs="Arial"/>
          <w:b/>
          <w:bCs/>
          <w:sz w:val="24"/>
          <w:lang w:eastAsia="zh-TW"/>
        </w:rPr>
        <w:t>104</w:t>
      </w:r>
      <w:r>
        <w:rPr>
          <w:b/>
          <w:sz w:val="24"/>
        </w:rPr>
        <w:tab/>
      </w:r>
      <w:r>
        <w:rPr>
          <w:rFonts w:hint="eastAsia"/>
          <w:b/>
          <w:sz w:val="24"/>
        </w:rPr>
        <w:t>RP-241222</w:t>
      </w:r>
      <w:bookmarkStart w:id="12" w:name="_GoBack"/>
      <w:bookmarkEnd w:id="12"/>
    </w:p>
    <w:p>
      <w:pPr>
        <w:pStyle w:val="36"/>
        <w:keepNext/>
        <w:keepLines/>
        <w:pageBreakBefore w:val="0"/>
        <w:tabs>
          <w:tab w:val="right" w:pos="9638"/>
        </w:tabs>
        <w:kinsoku/>
        <w:wordWrap/>
        <w:topLinePunct w:val="0"/>
        <w:bidi w:val="0"/>
        <w:rPr>
          <w:rFonts w:cs="Arial"/>
          <w:bCs/>
          <w:sz w:val="24"/>
          <w:lang w:eastAsia="zh-TW"/>
        </w:rPr>
      </w:pPr>
      <w:r>
        <w:rPr>
          <w:rFonts w:cs="Arial"/>
          <w:bCs/>
          <w:sz w:val="24"/>
        </w:rPr>
        <w:t>Shanghai, China, June 17 - 20, 2024</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9.5.2.2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lang w:val="en-US" w:eastAsia="zh-CN"/>
        </w:rPr>
        <w:t xml:space="preserve">Unless stated otherwise, </w:t>
      </w:r>
      <w:r>
        <w:rPr>
          <w:rFonts w:hint="default" w:ascii="Arial" w:hAnsi="Arial" w:eastAsia="宋体" w:cs="Arial"/>
          <w:i w:val="0"/>
          <w:iCs w:val="0"/>
          <w:caps w:val="0"/>
          <w:color w:val="000000"/>
          <w:spacing w:val="0"/>
          <w:sz w:val="20"/>
          <w:szCs w:val="20"/>
          <w:shd w:val="clear" w:fill="FFFFFF"/>
          <w:lang w:val="en-US"/>
        </w:rPr>
        <w:t>NR CA and NR DC configurations introduced by this WID are introduced in a release independent way starting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1): NR DC configurations within FR1 and NR CA configurations including NR-U band,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2): NR </w:t>
      </w:r>
      <w:r>
        <w:rPr>
          <w:rFonts w:hint="eastAsia" w:ascii="Arial" w:hAnsi="Arial" w:cs="Arial"/>
          <w:i w:val="0"/>
          <w:iCs w:val="0"/>
          <w:lang w:val="en-US" w:eastAsia="zh-CN"/>
        </w:rPr>
        <w:t xml:space="preserve">CA and NR </w:t>
      </w:r>
      <w:r>
        <w:rPr>
          <w:rFonts w:hint="default" w:ascii="Arial" w:hAnsi="Arial" w:cs="Arial"/>
          <w:i w:val="0"/>
          <w:iCs w:val="0"/>
          <w:lang w:val="en-US" w:eastAsia="zh-CN"/>
        </w:rPr>
        <w:t xml:space="preserve">DC configurations between FR1 and FR2 where the supported bandwidth classes for the FR2 band are R2, R3, R4, R5, R6, R7, R8, R9, R10,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Rel-17.</w:t>
      </w:r>
      <w:r>
        <w:rPr>
          <w:rFonts w:hint="default" w:ascii="Arial" w:hAnsi="Arial" w:cs="Arial"/>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However no changes to TS 38.307 are needed.</w:t>
      </w:r>
    </w:p>
    <w:p>
      <w:pPr>
        <w:spacing w:after="0"/>
        <w:rPr>
          <w:rFonts w:hint="eastAsia" w:ascii="Arial" w:hAnsi="Arial" w:cs="Arial"/>
          <w:lang w:val="en-US" w:eastAsia="zh-CN"/>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6E26667"/>
    <w:rsid w:val="06E60A3E"/>
    <w:rsid w:val="07115CA7"/>
    <w:rsid w:val="07360367"/>
    <w:rsid w:val="0860699A"/>
    <w:rsid w:val="08D472FB"/>
    <w:rsid w:val="0A3E1EC0"/>
    <w:rsid w:val="0C2363F8"/>
    <w:rsid w:val="0C4B5391"/>
    <w:rsid w:val="0D082BC8"/>
    <w:rsid w:val="0D824337"/>
    <w:rsid w:val="0E98648A"/>
    <w:rsid w:val="0EEA0A43"/>
    <w:rsid w:val="0F4715F3"/>
    <w:rsid w:val="0F4F5382"/>
    <w:rsid w:val="0F9743A1"/>
    <w:rsid w:val="109819C6"/>
    <w:rsid w:val="138825C9"/>
    <w:rsid w:val="14C30713"/>
    <w:rsid w:val="14D872B0"/>
    <w:rsid w:val="158A0564"/>
    <w:rsid w:val="159726C3"/>
    <w:rsid w:val="16476A74"/>
    <w:rsid w:val="171474B5"/>
    <w:rsid w:val="17C7145D"/>
    <w:rsid w:val="19972D45"/>
    <w:rsid w:val="1B9B1F92"/>
    <w:rsid w:val="1C1A2027"/>
    <w:rsid w:val="1CDC77FE"/>
    <w:rsid w:val="1D9D7AD1"/>
    <w:rsid w:val="1E564D16"/>
    <w:rsid w:val="1E9E7CFC"/>
    <w:rsid w:val="1EE368C6"/>
    <w:rsid w:val="1F420031"/>
    <w:rsid w:val="20C85B34"/>
    <w:rsid w:val="21861995"/>
    <w:rsid w:val="21BA42BA"/>
    <w:rsid w:val="21D54A00"/>
    <w:rsid w:val="223D636A"/>
    <w:rsid w:val="22F63721"/>
    <w:rsid w:val="232F75C6"/>
    <w:rsid w:val="24835030"/>
    <w:rsid w:val="24F3022C"/>
    <w:rsid w:val="29707F29"/>
    <w:rsid w:val="2A3D6F93"/>
    <w:rsid w:val="2A771175"/>
    <w:rsid w:val="2B8318BF"/>
    <w:rsid w:val="2C5B2D1F"/>
    <w:rsid w:val="2CE07A19"/>
    <w:rsid w:val="2D1F023F"/>
    <w:rsid w:val="2E2F27B5"/>
    <w:rsid w:val="2ED2705E"/>
    <w:rsid w:val="2F3B42D8"/>
    <w:rsid w:val="2F5F7EC8"/>
    <w:rsid w:val="2FB67CDC"/>
    <w:rsid w:val="2FD72D92"/>
    <w:rsid w:val="30863B35"/>
    <w:rsid w:val="325A1D99"/>
    <w:rsid w:val="327F19EF"/>
    <w:rsid w:val="329D0F73"/>
    <w:rsid w:val="32A84492"/>
    <w:rsid w:val="32D303F3"/>
    <w:rsid w:val="349D77D5"/>
    <w:rsid w:val="35D46664"/>
    <w:rsid w:val="35F02A71"/>
    <w:rsid w:val="3603722A"/>
    <w:rsid w:val="362171D8"/>
    <w:rsid w:val="36347173"/>
    <w:rsid w:val="36970489"/>
    <w:rsid w:val="3733381C"/>
    <w:rsid w:val="37485A6F"/>
    <w:rsid w:val="37974B29"/>
    <w:rsid w:val="38921170"/>
    <w:rsid w:val="38CD5AA0"/>
    <w:rsid w:val="398C1309"/>
    <w:rsid w:val="39C316C9"/>
    <w:rsid w:val="39DA2A44"/>
    <w:rsid w:val="3A5F7E54"/>
    <w:rsid w:val="3AED2A42"/>
    <w:rsid w:val="3B4F4CDD"/>
    <w:rsid w:val="3B735594"/>
    <w:rsid w:val="3B9C05A7"/>
    <w:rsid w:val="3CE47BE0"/>
    <w:rsid w:val="3D6836CE"/>
    <w:rsid w:val="3DAA3D38"/>
    <w:rsid w:val="3DED57EE"/>
    <w:rsid w:val="3E195AA1"/>
    <w:rsid w:val="3ED166D5"/>
    <w:rsid w:val="3EF9486B"/>
    <w:rsid w:val="3F71406A"/>
    <w:rsid w:val="3FDA7184"/>
    <w:rsid w:val="3FEB2402"/>
    <w:rsid w:val="40126DA8"/>
    <w:rsid w:val="412936E9"/>
    <w:rsid w:val="416A27C6"/>
    <w:rsid w:val="41CF2062"/>
    <w:rsid w:val="41D70036"/>
    <w:rsid w:val="41DD3C05"/>
    <w:rsid w:val="41E865B2"/>
    <w:rsid w:val="439E3BFC"/>
    <w:rsid w:val="43B44A6B"/>
    <w:rsid w:val="44AF6BC3"/>
    <w:rsid w:val="44FB5BE7"/>
    <w:rsid w:val="455D474C"/>
    <w:rsid w:val="464D68AC"/>
    <w:rsid w:val="4729634C"/>
    <w:rsid w:val="4734331A"/>
    <w:rsid w:val="47884031"/>
    <w:rsid w:val="479109D5"/>
    <w:rsid w:val="48CA4C11"/>
    <w:rsid w:val="4A1E00C7"/>
    <w:rsid w:val="4AA91AD5"/>
    <w:rsid w:val="4AD5202D"/>
    <w:rsid w:val="4B09298A"/>
    <w:rsid w:val="4B1B5515"/>
    <w:rsid w:val="4B2319B2"/>
    <w:rsid w:val="4B4E69FA"/>
    <w:rsid w:val="4B6000B8"/>
    <w:rsid w:val="4B844240"/>
    <w:rsid w:val="4BD45DE4"/>
    <w:rsid w:val="4C347FB8"/>
    <w:rsid w:val="4C5B7DD5"/>
    <w:rsid w:val="4D8A7353"/>
    <w:rsid w:val="4EA72D00"/>
    <w:rsid w:val="4ECD59C2"/>
    <w:rsid w:val="4FA77D81"/>
    <w:rsid w:val="4FCA2060"/>
    <w:rsid w:val="4FFC3481"/>
    <w:rsid w:val="51187CB1"/>
    <w:rsid w:val="5280113C"/>
    <w:rsid w:val="536724A0"/>
    <w:rsid w:val="53744840"/>
    <w:rsid w:val="546758CC"/>
    <w:rsid w:val="54F2391A"/>
    <w:rsid w:val="55750F41"/>
    <w:rsid w:val="55CD482A"/>
    <w:rsid w:val="56024043"/>
    <w:rsid w:val="564F45B8"/>
    <w:rsid w:val="56BF4B10"/>
    <w:rsid w:val="57265A12"/>
    <w:rsid w:val="579D254C"/>
    <w:rsid w:val="584E0FE7"/>
    <w:rsid w:val="58D225DC"/>
    <w:rsid w:val="59997E25"/>
    <w:rsid w:val="59D80F65"/>
    <w:rsid w:val="5A012CD0"/>
    <w:rsid w:val="5A01773D"/>
    <w:rsid w:val="5A4A2F6C"/>
    <w:rsid w:val="5A54534F"/>
    <w:rsid w:val="5A7C3792"/>
    <w:rsid w:val="5A885228"/>
    <w:rsid w:val="5AAF793B"/>
    <w:rsid w:val="5BB84BAF"/>
    <w:rsid w:val="5C50618E"/>
    <w:rsid w:val="5D0E2082"/>
    <w:rsid w:val="5D27681C"/>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76944E1"/>
    <w:rsid w:val="68364B9A"/>
    <w:rsid w:val="689E1FB5"/>
    <w:rsid w:val="68D736A0"/>
    <w:rsid w:val="69095CA4"/>
    <w:rsid w:val="696E19E7"/>
    <w:rsid w:val="6A095FE2"/>
    <w:rsid w:val="6A392C62"/>
    <w:rsid w:val="6AA57CFB"/>
    <w:rsid w:val="6B850073"/>
    <w:rsid w:val="6BFA364F"/>
    <w:rsid w:val="6C9C6D62"/>
    <w:rsid w:val="6DA071BB"/>
    <w:rsid w:val="6DE86379"/>
    <w:rsid w:val="6DE9532E"/>
    <w:rsid w:val="6EE65F8D"/>
    <w:rsid w:val="6F4D6E67"/>
    <w:rsid w:val="6F54781C"/>
    <w:rsid w:val="6F80382B"/>
    <w:rsid w:val="6FE8494E"/>
    <w:rsid w:val="700C3CDF"/>
    <w:rsid w:val="711A280C"/>
    <w:rsid w:val="717767B4"/>
    <w:rsid w:val="724177ED"/>
    <w:rsid w:val="724D7B07"/>
    <w:rsid w:val="72880AB2"/>
    <w:rsid w:val="72C90CF3"/>
    <w:rsid w:val="73001CD0"/>
    <w:rsid w:val="74715D75"/>
    <w:rsid w:val="74CF083A"/>
    <w:rsid w:val="74EE7608"/>
    <w:rsid w:val="75595B00"/>
    <w:rsid w:val="759245F2"/>
    <w:rsid w:val="768858BC"/>
    <w:rsid w:val="7789667C"/>
    <w:rsid w:val="779B2E87"/>
    <w:rsid w:val="793015E9"/>
    <w:rsid w:val="797C13D4"/>
    <w:rsid w:val="79AC5C83"/>
    <w:rsid w:val="7AD57BBA"/>
    <w:rsid w:val="7B9F702F"/>
    <w:rsid w:val="7C2640C4"/>
    <w:rsid w:val="7CCF5FD1"/>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2024-06-07T03:24:35Z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5877FDEF304E486D80E81483EEB6200C</vt:lpwstr>
  </property>
</Properties>
</file>